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2DD" w:rsidRPr="003B3FDD" w:rsidRDefault="001702DD" w:rsidP="00422401">
      <w:pPr>
        <w:jc w:val="center"/>
        <w:rPr>
          <w:b/>
          <w:sz w:val="24"/>
          <w:szCs w:val="24"/>
        </w:rPr>
      </w:pPr>
      <w:r>
        <w:rPr>
          <w:rStyle w:val="EndnoteReference"/>
          <w:b/>
        </w:rPr>
        <w:endnoteReference w:id="1"/>
      </w:r>
      <w:r w:rsidRPr="003B3FDD">
        <w:rPr>
          <w:b/>
          <w:sz w:val="24"/>
          <w:szCs w:val="24"/>
        </w:rPr>
        <w:t>FAC-SIMILE DOMANDA AVVISO PER L'EROGAZIONE DI SERVIZI DI ASSISTENZA DOMICILIARE AD ANZIANI E DISABILI NON AUTOSUFFICIENTI</w:t>
      </w:r>
    </w:p>
    <w:p w:rsidR="001702DD" w:rsidRDefault="001702DD" w:rsidP="007E360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Al Comune di </w:t>
      </w:r>
    </w:p>
    <w:p w:rsidR="001702DD" w:rsidRDefault="001702DD" w:rsidP="007E3603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</w:p>
    <w:p w:rsidR="001702DD" w:rsidRDefault="001702DD" w:rsidP="007E3603">
      <w:pPr>
        <w:spacing w:after="0"/>
        <w:rPr>
          <w:sz w:val="24"/>
          <w:szCs w:val="24"/>
        </w:rPr>
      </w:pPr>
    </w:p>
    <w:p w:rsidR="001702DD" w:rsidRDefault="001702DD" w:rsidP="007E3603">
      <w:pPr>
        <w:spacing w:after="0"/>
        <w:rPr>
          <w:sz w:val="24"/>
          <w:szCs w:val="24"/>
        </w:rPr>
      </w:pPr>
    </w:p>
    <w:p w:rsidR="001702DD" w:rsidRPr="003B3FDD" w:rsidRDefault="001702DD" w:rsidP="007E3603">
      <w:pPr>
        <w:spacing w:after="0"/>
        <w:rPr>
          <w:sz w:val="24"/>
          <w:szCs w:val="24"/>
        </w:rPr>
      </w:pPr>
      <w:r w:rsidRPr="003B3FDD">
        <w:rPr>
          <w:sz w:val="24"/>
          <w:szCs w:val="24"/>
        </w:rPr>
        <w:t>Il/la sottoscritto/a______</w:t>
      </w:r>
      <w:r>
        <w:rPr>
          <w:sz w:val="24"/>
          <w:szCs w:val="24"/>
        </w:rPr>
        <w:t>_______________________, nato/a a_________________Prov.______ il_________________, residente a(CZ), via_______________________n.___CAP_____</w:t>
      </w:r>
    </w:p>
    <w:p w:rsidR="001702DD" w:rsidRPr="003B3FDD" w:rsidRDefault="001702DD" w:rsidP="00422401">
      <w:pPr>
        <w:spacing w:after="0"/>
        <w:jc w:val="center"/>
        <w:rPr>
          <w:b/>
          <w:sz w:val="24"/>
          <w:szCs w:val="24"/>
        </w:rPr>
      </w:pPr>
    </w:p>
    <w:p w:rsidR="001702DD" w:rsidRPr="003B3FDD" w:rsidRDefault="001702DD" w:rsidP="00F75920">
      <w:pPr>
        <w:spacing w:after="0"/>
        <w:jc w:val="center"/>
        <w:outlineLvl w:val="0"/>
        <w:rPr>
          <w:b/>
          <w:sz w:val="24"/>
          <w:szCs w:val="24"/>
        </w:rPr>
      </w:pPr>
      <w:r w:rsidRPr="003B3FDD">
        <w:rPr>
          <w:b/>
          <w:sz w:val="24"/>
          <w:szCs w:val="24"/>
        </w:rPr>
        <w:t>CHIEDE</w:t>
      </w:r>
    </w:p>
    <w:p w:rsidR="001702DD" w:rsidRDefault="001702DD" w:rsidP="0089489A">
      <w:pPr>
        <w:spacing w:after="0"/>
        <w:jc w:val="both"/>
        <w:rPr>
          <w:sz w:val="24"/>
          <w:szCs w:val="24"/>
        </w:rPr>
      </w:pPr>
      <w:r w:rsidRPr="003B3FDD">
        <w:rPr>
          <w:sz w:val="24"/>
          <w:szCs w:val="24"/>
        </w:rPr>
        <w:t>di usufruire dei servizi di assistenza domiciliare,</w:t>
      </w:r>
      <w:r>
        <w:rPr>
          <w:sz w:val="24"/>
          <w:szCs w:val="24"/>
        </w:rPr>
        <w:t>relativamente all’intervento (barrare la casella d’interesse) :</w:t>
      </w:r>
    </w:p>
    <w:p w:rsidR="001702DD" w:rsidRDefault="001702DD" w:rsidP="0089489A">
      <w:pPr>
        <w:spacing w:after="0"/>
        <w:jc w:val="both"/>
        <w:rPr>
          <w:sz w:val="24"/>
          <w:szCs w:val="24"/>
        </w:rPr>
      </w:pPr>
    </w:p>
    <w:p w:rsidR="001702DD" w:rsidRDefault="001702DD" w:rsidP="0089489A">
      <w:pPr>
        <w:spacing w:after="0"/>
        <w:jc w:val="both"/>
        <w:rPr>
          <w:szCs w:val="24"/>
        </w:rPr>
      </w:pPr>
      <w:r>
        <w:rPr>
          <w:rFonts w:ascii="Times New Roman" w:hAnsi="Times New Roman"/>
          <w:szCs w:val="24"/>
        </w:rPr>
        <w:t>□</w:t>
      </w:r>
      <w:r>
        <w:rPr>
          <w:szCs w:val="24"/>
        </w:rPr>
        <w:t xml:space="preserve">  INTERVENTI IN FAVORE  DI PERSONE NON AUTOSUFFICENTI ;</w:t>
      </w:r>
    </w:p>
    <w:p w:rsidR="001702DD" w:rsidRDefault="001702DD" w:rsidP="0089489A">
      <w:pPr>
        <w:spacing w:after="0"/>
        <w:jc w:val="both"/>
        <w:rPr>
          <w:szCs w:val="24"/>
        </w:rPr>
      </w:pPr>
      <w:r>
        <w:rPr>
          <w:rFonts w:ascii="Times New Roman" w:hAnsi="Times New Roman"/>
          <w:szCs w:val="24"/>
        </w:rPr>
        <w:t>□</w:t>
      </w:r>
      <w:r>
        <w:rPr>
          <w:szCs w:val="24"/>
        </w:rPr>
        <w:t xml:space="preserve">  PIANI  INDIVIDUALI D’ASSISTENZA;</w:t>
      </w:r>
    </w:p>
    <w:p w:rsidR="001702DD" w:rsidRDefault="001702DD" w:rsidP="0089489A">
      <w:pPr>
        <w:spacing w:after="0"/>
        <w:jc w:val="both"/>
        <w:rPr>
          <w:szCs w:val="24"/>
        </w:rPr>
      </w:pPr>
      <w:r>
        <w:rPr>
          <w:rFonts w:ascii="Times New Roman" w:hAnsi="Times New Roman"/>
          <w:szCs w:val="24"/>
        </w:rPr>
        <w:t>□</w:t>
      </w:r>
      <w:r>
        <w:rPr>
          <w:szCs w:val="24"/>
        </w:rPr>
        <w:t xml:space="preserve">  ADI ANZIANI;</w:t>
      </w:r>
    </w:p>
    <w:p w:rsidR="001702DD" w:rsidRPr="00621FE7" w:rsidRDefault="001702DD" w:rsidP="0089489A">
      <w:pPr>
        <w:spacing w:after="0"/>
        <w:jc w:val="both"/>
        <w:rPr>
          <w:szCs w:val="24"/>
        </w:rPr>
      </w:pPr>
      <w:r>
        <w:rPr>
          <w:rFonts w:ascii="Times New Roman" w:hAnsi="Times New Roman"/>
          <w:szCs w:val="24"/>
        </w:rPr>
        <w:t>□</w:t>
      </w:r>
      <w:r>
        <w:rPr>
          <w:szCs w:val="24"/>
        </w:rPr>
        <w:t xml:space="preserve">  ASSISTENZA DOMICILIARE DISABILI</w:t>
      </w:r>
    </w:p>
    <w:p w:rsidR="001702DD" w:rsidRDefault="001702DD" w:rsidP="0089489A">
      <w:pPr>
        <w:spacing w:after="0"/>
        <w:jc w:val="both"/>
        <w:rPr>
          <w:sz w:val="24"/>
          <w:szCs w:val="24"/>
        </w:rPr>
      </w:pPr>
    </w:p>
    <w:p w:rsidR="001702DD" w:rsidRDefault="001702DD" w:rsidP="0089489A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a tal fine</w:t>
      </w:r>
    </w:p>
    <w:p w:rsidR="001702DD" w:rsidRDefault="001702DD" w:rsidP="0089489A">
      <w:p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21FE7">
        <w:rPr>
          <w:b/>
          <w:sz w:val="24"/>
          <w:szCs w:val="24"/>
        </w:rPr>
        <w:t xml:space="preserve">    DICHIARA </w:t>
      </w:r>
    </w:p>
    <w:p w:rsidR="001702DD" w:rsidRPr="00621FE7" w:rsidRDefault="001702DD" w:rsidP="0089489A">
      <w:pPr>
        <w:spacing w:after="0"/>
        <w:jc w:val="both"/>
        <w:rPr>
          <w:b/>
          <w:sz w:val="24"/>
          <w:szCs w:val="24"/>
        </w:rPr>
      </w:pPr>
    </w:p>
    <w:p w:rsidR="001702DD" w:rsidRPr="003B3FDD" w:rsidRDefault="001702DD" w:rsidP="0089489A">
      <w:pPr>
        <w:spacing w:after="0"/>
        <w:jc w:val="both"/>
        <w:rPr>
          <w:sz w:val="24"/>
          <w:szCs w:val="24"/>
        </w:rPr>
      </w:pPr>
      <w:r w:rsidRPr="003B3FDD">
        <w:rPr>
          <w:sz w:val="24"/>
          <w:szCs w:val="24"/>
        </w:rPr>
        <w:t>di essere in possesso dei seguenti requisiti (barrare la casella corrispondente):</w:t>
      </w:r>
    </w:p>
    <w:p w:rsidR="001702DD" w:rsidRPr="003B3FDD" w:rsidRDefault="001702DD" w:rsidP="00F75920">
      <w:pPr>
        <w:jc w:val="both"/>
        <w:outlineLvl w:val="0"/>
        <w:rPr>
          <w:b/>
          <w:sz w:val="24"/>
          <w:szCs w:val="24"/>
        </w:rPr>
      </w:pPr>
      <w:r w:rsidRPr="003B3FDD">
        <w:rPr>
          <w:b/>
          <w:sz w:val="24"/>
          <w:szCs w:val="24"/>
        </w:rPr>
        <w:t xml:space="preserve">Età: </w:t>
      </w:r>
    </w:p>
    <w:p w:rsidR="001702DD" w:rsidRPr="003B3FDD" w:rsidRDefault="001702DD" w:rsidP="00EC39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Anni </w:t>
      </w:r>
      <w:r>
        <w:rPr>
          <w:sz w:val="24"/>
          <w:szCs w:val="24"/>
        </w:rPr>
        <w:t xml:space="preserve">da 65 </w:t>
      </w:r>
      <w:r w:rsidRPr="003B3FDD">
        <w:rPr>
          <w:sz w:val="24"/>
          <w:szCs w:val="24"/>
        </w:rPr>
        <w:t xml:space="preserve"> ai 75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EC39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Anni da 7</w:t>
      </w:r>
      <w:r>
        <w:rPr>
          <w:sz w:val="24"/>
          <w:szCs w:val="24"/>
        </w:rPr>
        <w:t>6</w:t>
      </w:r>
      <w:r w:rsidRPr="003B3FDD">
        <w:rPr>
          <w:sz w:val="24"/>
          <w:szCs w:val="24"/>
        </w:rPr>
        <w:t xml:space="preserve"> ad 80 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EC39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Anni da </w:t>
      </w:r>
      <w:smartTag w:uri="urn:schemas-microsoft-com:office:smarttags" w:element="metricconverter">
        <w:smartTagPr>
          <w:attr w:name="ProductID" w:val="81 a"/>
        </w:smartTagPr>
        <w:r w:rsidRPr="003B3FDD">
          <w:rPr>
            <w:sz w:val="24"/>
            <w:szCs w:val="24"/>
          </w:rPr>
          <w:t>81 a</w:t>
        </w:r>
      </w:smartTag>
      <w:r w:rsidRPr="003B3FDD">
        <w:rPr>
          <w:sz w:val="24"/>
          <w:szCs w:val="24"/>
        </w:rPr>
        <w:t xml:space="preserve"> 85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EC39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Anni da </w:t>
      </w:r>
      <w:smartTag w:uri="urn:schemas-microsoft-com:office:smarttags" w:element="metricconverter">
        <w:smartTagPr>
          <w:attr w:name="ProductID" w:val="86 a"/>
        </w:smartTagPr>
        <w:r w:rsidRPr="003B3FDD">
          <w:rPr>
            <w:sz w:val="24"/>
            <w:szCs w:val="24"/>
          </w:rPr>
          <w:t>86 a</w:t>
        </w:r>
      </w:smartTag>
      <w:r w:rsidRPr="003B3FDD">
        <w:rPr>
          <w:sz w:val="24"/>
          <w:szCs w:val="24"/>
        </w:rPr>
        <w:t xml:space="preserve"> 90 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EC390C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Anni oltre 91 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F75920">
      <w:pPr>
        <w:jc w:val="both"/>
        <w:outlineLvl w:val="0"/>
        <w:rPr>
          <w:b/>
          <w:sz w:val="24"/>
          <w:szCs w:val="24"/>
        </w:rPr>
      </w:pPr>
      <w:r w:rsidRPr="003B3FDD">
        <w:rPr>
          <w:b/>
          <w:sz w:val="24"/>
          <w:szCs w:val="24"/>
        </w:rPr>
        <w:t>Reddito:</w:t>
      </w:r>
    </w:p>
    <w:p w:rsidR="001702DD" w:rsidRPr="003B3FDD" w:rsidRDefault="001702DD" w:rsidP="00EC390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ISEE riferito all’intero nucleo familiare inferiore ad € 5.000,00 </w:t>
      </w:r>
    </w:p>
    <w:p w:rsidR="001702DD" w:rsidRPr="003B3FDD" w:rsidRDefault="001702DD" w:rsidP="00EC390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ISEE riferito all’intero nucleo familiare compreso tra € 5.000,01 e € 7.500,00 </w:t>
      </w:r>
    </w:p>
    <w:p w:rsidR="001702DD" w:rsidRPr="003B3FDD" w:rsidRDefault="001702DD" w:rsidP="00EC390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ISEE riferito all’intero nucleo familiare compreso tra € 7.500,01 e € 10.000,00 </w:t>
      </w:r>
    </w:p>
    <w:p w:rsidR="001702DD" w:rsidRPr="003B3FDD" w:rsidRDefault="001702DD" w:rsidP="00EC390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ISEE riferito all’intero nucleo familiare compreso tra € 10.000,01 e € 15.000,00</w:t>
      </w:r>
    </w:p>
    <w:p w:rsidR="001702DD" w:rsidRPr="003B3FDD" w:rsidRDefault="001702DD" w:rsidP="00EC390C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ISEE riferito all’intero nucleo familiare oltre € 15.000,01 </w:t>
      </w:r>
    </w:p>
    <w:p w:rsidR="001702DD" w:rsidRPr="003B3FDD" w:rsidRDefault="001702DD" w:rsidP="00F75920">
      <w:pPr>
        <w:jc w:val="both"/>
        <w:outlineLvl w:val="0"/>
        <w:rPr>
          <w:b/>
          <w:sz w:val="24"/>
          <w:szCs w:val="24"/>
        </w:rPr>
      </w:pPr>
      <w:r w:rsidRPr="003B3FDD">
        <w:rPr>
          <w:b/>
          <w:sz w:val="24"/>
          <w:szCs w:val="24"/>
        </w:rPr>
        <w:t>Situazione familiare: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Anziano/a solo/a senza figli e non titolare di assegno di accompagnamento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Anziano/a solo/a senza figli e titolare di assegno di accompagnamento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Anziano/a solo/a con figli residenti fuori Comune non titolare di assegno di accompagnamento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Anziano/a solo/a con figli residenti fuori Comune titolare di assegno di accompagnamento (anche se uno solo dei coniugi)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Coppia di anziani senza figli non titolare entrambi di assegno di accompagnamento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Coppia di anziani senza figli e titolare di assegno di accompagnamento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Coppia di anziani con figli residenti fuori comune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Anziani conviventi con nucleo parenterale </w:t>
      </w:r>
    </w:p>
    <w:p w:rsidR="001702DD" w:rsidRPr="003B3FDD" w:rsidRDefault="001702DD" w:rsidP="00EC390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Anziani con presenza di figli o altro parente nello stato di famiglia </w:t>
      </w:r>
    </w:p>
    <w:p w:rsidR="001702DD" w:rsidRPr="003B3FDD" w:rsidRDefault="001702DD" w:rsidP="00F75920">
      <w:pPr>
        <w:jc w:val="both"/>
        <w:outlineLvl w:val="0"/>
        <w:rPr>
          <w:b/>
          <w:sz w:val="24"/>
          <w:szCs w:val="24"/>
        </w:rPr>
      </w:pPr>
      <w:r w:rsidRPr="003B3FDD">
        <w:rPr>
          <w:b/>
          <w:sz w:val="24"/>
          <w:szCs w:val="24"/>
        </w:rPr>
        <w:t>Invalidità:</w:t>
      </w:r>
    </w:p>
    <w:p w:rsidR="001702DD" w:rsidRPr="003B3FDD" w:rsidRDefault="001702DD" w:rsidP="00EC390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Invalidità al 100% senza accompagnamento e/o con stato handicap grave </w:t>
      </w:r>
    </w:p>
    <w:p w:rsidR="001702DD" w:rsidRPr="003B3FDD" w:rsidRDefault="001702DD" w:rsidP="00EC390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Invalidità superiore all’80 % </w:t>
      </w:r>
    </w:p>
    <w:p w:rsidR="001702DD" w:rsidRPr="003B3FDD" w:rsidRDefault="001702DD" w:rsidP="00EC390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Invalidità inferiore all'80% e/o con possesso 104/92 </w:t>
      </w:r>
    </w:p>
    <w:p w:rsidR="001702DD" w:rsidRPr="003B3FDD" w:rsidRDefault="001702DD" w:rsidP="00EC390C">
      <w:pPr>
        <w:pStyle w:val="ListParagraph"/>
        <w:numPr>
          <w:ilvl w:val="0"/>
          <w:numId w:val="5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Invalidità al 100% con accompagnamento </w:t>
      </w:r>
    </w:p>
    <w:p w:rsidR="001702DD" w:rsidRPr="003B3FDD" w:rsidRDefault="001702DD" w:rsidP="006D519C">
      <w:pPr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Pr="003B3FDD">
        <w:rPr>
          <w:sz w:val="24"/>
          <w:szCs w:val="24"/>
        </w:rPr>
        <w:t>OTE:___________________________________________________________________________________________________________________________________________________________</w:t>
      </w:r>
    </w:p>
    <w:p w:rsidR="001702DD" w:rsidRPr="003B3FDD" w:rsidRDefault="001702DD" w:rsidP="001B4A8F">
      <w:pPr>
        <w:spacing w:after="0" w:line="240" w:lineRule="auto"/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Dichiara, altresì, di essere informato, ai sensi e per gli effetti di cui all'art. 13 del D.Lgs. 196/2003 che i dati personali raccolti saranno trattati, anche con strumenti informatici, esclusivamente nell'ambito del procedimento per il quale la presente dichiarazione viene resa. </w:t>
      </w:r>
    </w:p>
    <w:p w:rsidR="001702DD" w:rsidRPr="003B3FDD" w:rsidRDefault="001702DD" w:rsidP="006D519C">
      <w:p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Si allega alla presente domanda la seguente documentazione:</w:t>
      </w:r>
    </w:p>
    <w:p w:rsidR="001702DD" w:rsidRPr="003B3FDD" w:rsidRDefault="001702DD" w:rsidP="006D519C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Modello ISEE;</w:t>
      </w:r>
    </w:p>
    <w:p w:rsidR="001702DD" w:rsidRPr="003B3FDD" w:rsidRDefault="001702DD" w:rsidP="006D519C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>Certificazione attestante le patologie esistenti ed invalidità;</w:t>
      </w:r>
    </w:p>
    <w:p w:rsidR="001702DD" w:rsidRDefault="001702DD" w:rsidP="00B2699A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 w:rsidRPr="003B3FDD">
        <w:rPr>
          <w:sz w:val="24"/>
          <w:szCs w:val="24"/>
        </w:rPr>
        <w:t xml:space="preserve">Dichiarazione relativa alla propria situazione familiare. </w:t>
      </w:r>
    </w:p>
    <w:p w:rsidR="001702DD" w:rsidRPr="003B3FDD" w:rsidRDefault="001702DD" w:rsidP="00B2699A">
      <w:pPr>
        <w:pStyle w:val="ListParagraph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copia del documento di identità o altro documento di riconoscimento equipollente secondo la normativa vigente , in corso di validità.</w:t>
      </w:r>
    </w:p>
    <w:p w:rsidR="001702DD" w:rsidRDefault="001702DD" w:rsidP="008451FD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</w:p>
    <w:p w:rsidR="001702DD" w:rsidRPr="003B3FDD" w:rsidRDefault="001702DD" w:rsidP="00F75920">
      <w:pPr>
        <w:autoSpaceDE w:val="0"/>
        <w:autoSpaceDN w:val="0"/>
        <w:adjustRightInd w:val="0"/>
        <w:spacing w:after="0" w:line="240" w:lineRule="auto"/>
        <w:ind w:left="36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Addì </w:t>
      </w:r>
      <w:r w:rsidRPr="003B3FDD">
        <w:rPr>
          <w:sz w:val="24"/>
          <w:szCs w:val="24"/>
        </w:rPr>
        <w:t>_________________</w:t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8451FD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</w:p>
    <w:p w:rsidR="001702DD" w:rsidRPr="003B3FDD" w:rsidRDefault="001702DD" w:rsidP="008451FD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  <w:t xml:space="preserve">                      </w:t>
      </w:r>
    </w:p>
    <w:p w:rsidR="001702DD" w:rsidRPr="003B3FDD" w:rsidRDefault="001702DD" w:rsidP="00277327">
      <w:pPr>
        <w:autoSpaceDE w:val="0"/>
        <w:autoSpaceDN w:val="0"/>
        <w:adjustRightInd w:val="0"/>
        <w:spacing w:after="0" w:line="240" w:lineRule="auto"/>
        <w:ind w:left="360"/>
        <w:rPr>
          <w:sz w:val="24"/>
          <w:szCs w:val="24"/>
        </w:rPr>
      </w:pP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 w:rsidRPr="003B3FDD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3B3FDD">
        <w:rPr>
          <w:sz w:val="24"/>
          <w:szCs w:val="24"/>
        </w:rPr>
        <w:t>FIRMA</w:t>
      </w:r>
    </w:p>
    <w:p w:rsidR="001702DD" w:rsidRPr="00504540" w:rsidRDefault="001702DD" w:rsidP="00504540">
      <w:pPr>
        <w:autoSpaceDE w:val="0"/>
        <w:autoSpaceDN w:val="0"/>
        <w:adjustRightInd w:val="0"/>
        <w:spacing w:after="0" w:line="240" w:lineRule="auto"/>
        <w:ind w:left="360"/>
        <w:jc w:val="right"/>
        <w:rPr>
          <w:sz w:val="24"/>
          <w:szCs w:val="24"/>
        </w:rPr>
      </w:pPr>
    </w:p>
    <w:sectPr w:rsidR="001702DD" w:rsidRPr="00504540" w:rsidSect="00383C5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2DD" w:rsidRDefault="001702DD" w:rsidP="007A676C">
      <w:pPr>
        <w:spacing w:after="0" w:line="240" w:lineRule="auto"/>
      </w:pPr>
      <w:r>
        <w:separator/>
      </w:r>
    </w:p>
  </w:endnote>
  <w:endnote w:type="continuationSeparator" w:id="0">
    <w:p w:rsidR="001702DD" w:rsidRDefault="001702DD" w:rsidP="007A676C">
      <w:pPr>
        <w:spacing w:after="0" w:line="240" w:lineRule="auto"/>
      </w:pPr>
      <w:r>
        <w:continuationSeparator/>
      </w:r>
    </w:p>
  </w:endnote>
  <w:endnote w:id="1">
    <w:p w:rsidR="001702DD" w:rsidRDefault="001702DD">
      <w:pPr>
        <w:pStyle w:val="EndnoteText"/>
      </w:pPr>
      <w:r>
        <w:rPr>
          <w:rStyle w:val="EndnoteReference"/>
        </w:rPr>
        <w:endnoteRef/>
      </w:r>
      <w:r>
        <w:t xml:space="preserve"> La presente autocertificazione è resa ai sensi dell'art. 46 D.P.R. 445/2000</w:t>
      </w:r>
    </w:p>
    <w:p w:rsidR="001702DD" w:rsidRDefault="001702DD">
      <w:pPr>
        <w:pStyle w:val="EndnoteText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2DD" w:rsidRDefault="001702DD" w:rsidP="007A676C">
      <w:pPr>
        <w:spacing w:after="0" w:line="240" w:lineRule="auto"/>
      </w:pPr>
      <w:r>
        <w:separator/>
      </w:r>
    </w:p>
  </w:footnote>
  <w:footnote w:type="continuationSeparator" w:id="0">
    <w:p w:rsidR="001702DD" w:rsidRDefault="001702DD" w:rsidP="007A67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53F52"/>
    <w:multiLevelType w:val="hybridMultilevel"/>
    <w:tmpl w:val="CC6AA9E2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72308"/>
    <w:multiLevelType w:val="hybridMultilevel"/>
    <w:tmpl w:val="68B680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B3BCF"/>
    <w:multiLevelType w:val="hybridMultilevel"/>
    <w:tmpl w:val="7AD25AA6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7A79D1"/>
    <w:multiLevelType w:val="hybridMultilevel"/>
    <w:tmpl w:val="37B81330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7B3FFE"/>
    <w:multiLevelType w:val="hybridMultilevel"/>
    <w:tmpl w:val="CFD46E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2A59DE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7F64B0"/>
    <w:multiLevelType w:val="hybridMultilevel"/>
    <w:tmpl w:val="FD8438DC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DC4115"/>
    <w:multiLevelType w:val="hybridMultilevel"/>
    <w:tmpl w:val="E2800B28"/>
    <w:lvl w:ilvl="0" w:tplc="5534453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2401"/>
    <w:rsid w:val="000B2F5E"/>
    <w:rsid w:val="00153533"/>
    <w:rsid w:val="001662CF"/>
    <w:rsid w:val="001702DD"/>
    <w:rsid w:val="001A044E"/>
    <w:rsid w:val="001B4A8F"/>
    <w:rsid w:val="0025638D"/>
    <w:rsid w:val="00261CD2"/>
    <w:rsid w:val="00277327"/>
    <w:rsid w:val="00292E06"/>
    <w:rsid w:val="003022F9"/>
    <w:rsid w:val="00383C50"/>
    <w:rsid w:val="003B3FDD"/>
    <w:rsid w:val="00406FD3"/>
    <w:rsid w:val="00422401"/>
    <w:rsid w:val="00435074"/>
    <w:rsid w:val="00460E76"/>
    <w:rsid w:val="00485D8A"/>
    <w:rsid w:val="004E6137"/>
    <w:rsid w:val="00504540"/>
    <w:rsid w:val="005C57A8"/>
    <w:rsid w:val="005E7613"/>
    <w:rsid w:val="00621FE7"/>
    <w:rsid w:val="00654A2B"/>
    <w:rsid w:val="006D519C"/>
    <w:rsid w:val="007A676C"/>
    <w:rsid w:val="007A6F42"/>
    <w:rsid w:val="007E3603"/>
    <w:rsid w:val="00803270"/>
    <w:rsid w:val="00826ABC"/>
    <w:rsid w:val="008451FD"/>
    <w:rsid w:val="00892512"/>
    <w:rsid w:val="0089489A"/>
    <w:rsid w:val="008D0CC5"/>
    <w:rsid w:val="008F07F4"/>
    <w:rsid w:val="00990E5F"/>
    <w:rsid w:val="009B1A4D"/>
    <w:rsid w:val="009C4E0F"/>
    <w:rsid w:val="009F67C9"/>
    <w:rsid w:val="00AA3B4B"/>
    <w:rsid w:val="00B2699A"/>
    <w:rsid w:val="00B622C8"/>
    <w:rsid w:val="00BD0B61"/>
    <w:rsid w:val="00BF690C"/>
    <w:rsid w:val="00C628FE"/>
    <w:rsid w:val="00C8040B"/>
    <w:rsid w:val="00C93A71"/>
    <w:rsid w:val="00D622EF"/>
    <w:rsid w:val="00E52456"/>
    <w:rsid w:val="00E702DA"/>
    <w:rsid w:val="00EC390C"/>
    <w:rsid w:val="00ED5FD5"/>
    <w:rsid w:val="00F44CE5"/>
    <w:rsid w:val="00F75920"/>
    <w:rsid w:val="00F83055"/>
    <w:rsid w:val="00FF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C5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C390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rsid w:val="007A676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676C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7A676C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A67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7A676C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A676C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rsid w:val="00F759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622EF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18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448</Words>
  <Characters>2555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FAC-SIMILE DOMANDA AVVISO PER L'EROGAZIONE DI SERVIZI DI ASSISTENZA DOMICILIARE AD ANZIANI E DISABILI NON AUTOSUFFICIENTI</dc:title>
  <dc:subject/>
  <dc:creator>Utente</dc:creator>
  <cp:keywords/>
  <dc:description/>
  <cp:lastModifiedBy>PC 07</cp:lastModifiedBy>
  <cp:revision>2</cp:revision>
  <cp:lastPrinted>2014-02-17T16:17:00Z</cp:lastPrinted>
  <dcterms:created xsi:type="dcterms:W3CDTF">2014-02-24T16:37:00Z</dcterms:created>
  <dcterms:modified xsi:type="dcterms:W3CDTF">2014-02-24T16:37:00Z</dcterms:modified>
</cp:coreProperties>
</file>